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14830" w:type="dxa"/>
        <w:tblLayout w:type="fixed"/>
        <w:tblLook w:val="01E0" w:firstRow="1" w:lastRow="1" w:firstColumn="1" w:lastColumn="1" w:noHBand="0" w:noVBand="0"/>
      </w:tblPr>
      <w:tblGrid>
        <w:gridCol w:w="468"/>
        <w:gridCol w:w="4363"/>
        <w:gridCol w:w="1111"/>
        <w:gridCol w:w="1111"/>
        <w:gridCol w:w="1111"/>
        <w:gridCol w:w="1111"/>
        <w:gridCol w:w="1111"/>
        <w:gridCol w:w="1111"/>
        <w:gridCol w:w="1111"/>
        <w:gridCol w:w="1111"/>
        <w:gridCol w:w="1111"/>
      </w:tblGrid>
      <w:tr w:rsidR="00B6460F" w:rsidRPr="00F81F64">
        <w:trPr>
          <w:cantSplit/>
          <w:trHeight w:val="372"/>
          <w:tblHeader/>
        </w:trPr>
        <w:tc>
          <w:tcPr>
            <w:tcW w:w="483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B6460F" w:rsidRPr="00F81F64" w:rsidRDefault="0085072A" w:rsidP="00F81F64">
            <w:pPr>
              <w:jc w:val="center"/>
              <w:rPr>
                <w:b/>
                <w:sz w:val="11"/>
                <w:szCs w:val="11"/>
              </w:rPr>
            </w:pPr>
            <w:bookmarkStart w:id="0" w:name="_GoBack"/>
            <w:bookmarkEnd w:id="0"/>
            <w:r w:rsidRPr="00F81F64">
              <w:rPr>
                <w:b/>
                <w:sz w:val="11"/>
                <w:szCs w:val="11"/>
              </w:rPr>
              <w:t>MISSIONI E PROGRAMMI/MACROAGGREGATI</w:t>
            </w: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6460F" w:rsidRPr="00F81F64" w:rsidRDefault="0085072A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Redditi da lavoro dipendente</w:t>
            </w: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6460F" w:rsidRPr="00F81F64" w:rsidRDefault="0085072A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Imposte e tasse a carico dell’ente</w:t>
            </w: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6460F" w:rsidRPr="00F81F64" w:rsidRDefault="0085072A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Acquisto di beni e servizi</w:t>
            </w: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6460F" w:rsidRPr="00F81F64" w:rsidRDefault="0085072A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Trasferimenti correnti</w:t>
            </w: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6460F" w:rsidRPr="00F81F64" w:rsidRDefault="0085072A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Interessi passivi</w:t>
            </w: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6460F" w:rsidRPr="00F81F64" w:rsidRDefault="0085072A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Altre spese per redditi da capitale</w:t>
            </w: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</w:tcPr>
          <w:p w:rsidR="00B6460F" w:rsidRPr="007A797C" w:rsidRDefault="0085072A" w:rsidP="00F81F64">
            <w:pPr>
              <w:jc w:val="center"/>
              <w:rPr>
                <w:b/>
                <w:sz w:val="11"/>
                <w:szCs w:val="11"/>
              </w:rPr>
            </w:pPr>
            <w:r w:rsidRPr="007A797C">
              <w:rPr>
                <w:b/>
                <w:sz w:val="11"/>
                <w:szCs w:val="11"/>
              </w:rPr>
              <w:t>Rimborsi e poste correttive delle entrate</w:t>
            </w: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6460F" w:rsidRPr="00F81F64" w:rsidRDefault="0085072A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Altre spese correnti</w:t>
            </w: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6460F" w:rsidRPr="00F81F64" w:rsidRDefault="0085072A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Totale</w:t>
            </w:r>
          </w:p>
        </w:tc>
      </w:tr>
      <w:tr w:rsidR="00B6460F" w:rsidRPr="00F81F64">
        <w:trPr>
          <w:cantSplit/>
          <w:trHeight w:val="369"/>
          <w:tblHeader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B6460F" w:rsidRPr="00F81F64" w:rsidRDefault="0085072A" w:rsidP="00F81F64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6460F" w:rsidRPr="00F81F64" w:rsidRDefault="0085072A" w:rsidP="00F81F64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6460F" w:rsidRPr="00F81F64" w:rsidRDefault="0085072A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101</w:t>
            </w: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6460F" w:rsidRPr="00F81F64" w:rsidRDefault="0085072A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102</w:t>
            </w: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6460F" w:rsidRPr="00F81F64" w:rsidRDefault="0085072A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103</w:t>
            </w: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6460F" w:rsidRPr="00F81F64" w:rsidRDefault="0085072A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104</w:t>
            </w: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6460F" w:rsidRPr="00F81F64" w:rsidRDefault="0085072A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107</w:t>
            </w: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6460F" w:rsidRPr="00F81F64" w:rsidRDefault="0085072A" w:rsidP="00A2383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108</w:t>
            </w: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6460F" w:rsidRPr="00F81F64" w:rsidRDefault="0085072A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109</w:t>
            </w: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6460F" w:rsidRPr="00F81F64" w:rsidRDefault="0085072A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110</w:t>
            </w: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6460F" w:rsidRPr="00F81F64" w:rsidRDefault="0085072A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100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85072A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85072A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85072A" w:rsidP="00CA5899">
            <w:pPr>
              <w:rPr>
                <w:b/>
                <w:sz w:val="6"/>
                <w:szCs w:val="6"/>
              </w:rPr>
            </w:pPr>
          </w:p>
          <w:p w:rsidR="00EC36EC" w:rsidRDefault="0085072A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1 - SERVIZI ISTITUZIONALI, GENERALI E DI GESTIONE</w:t>
            </w:r>
          </w:p>
          <w:p w:rsidR="00EC36EC" w:rsidRPr="0095043B" w:rsidRDefault="0085072A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85072A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85072A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ORGANI ISTITUZIONALI</w:t>
            </w:r>
          </w:p>
          <w:p w:rsidR="009D1DE7" w:rsidRPr="007E5184" w:rsidRDefault="0085072A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1.670,31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19.522,08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21.192,39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85072A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85072A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SEGRETERIA GENERALE</w:t>
            </w:r>
          </w:p>
          <w:p w:rsidR="009D1DE7" w:rsidRPr="007E5184" w:rsidRDefault="0085072A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63.848,39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4.572,03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3.694,71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72.115,13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85072A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03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85072A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GESTIONE ECONOMICA, FINANZIARIA, PROGRAMMAZIONE E PROVVEDITORATO</w:t>
            </w:r>
          </w:p>
          <w:p w:rsidR="009D1DE7" w:rsidRPr="007E5184" w:rsidRDefault="0085072A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58.028,81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2.232,46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50.267,20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3.385,00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7.276,13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327,50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121.517,10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85072A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04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85072A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GESTIONE DELLE ENTRATE TRIBUTARIE E SERVIZI FISCALI</w:t>
            </w:r>
          </w:p>
          <w:p w:rsidR="009D1DE7" w:rsidRPr="007E5184" w:rsidRDefault="0085072A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31.989,40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2.353,67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219,34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394,00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34.956,41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85072A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05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85072A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GESTIONE DEI BENI DEMANIALI E PATRIMONIALI</w:t>
            </w:r>
          </w:p>
          <w:p w:rsidR="009D1DE7" w:rsidRPr="007E5184" w:rsidRDefault="0085072A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4.404,47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4.465,09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3.954,00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12.823,56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85072A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06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85072A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UFFICIO TECNICO</w:t>
            </w:r>
          </w:p>
          <w:p w:rsidR="009D1DE7" w:rsidRPr="007E5184" w:rsidRDefault="0085072A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32.031,69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3.180,53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6.398,29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41.610,51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85072A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07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85072A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SERVIZIO ELETTORALE E CONSULTAZIONI POPOLARI - ANAGRAFE E STATO CIVILE</w:t>
            </w:r>
          </w:p>
          <w:p w:rsidR="009D1DE7" w:rsidRPr="007E5184" w:rsidRDefault="0085072A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55.408,91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3.812,19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5.890,11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65.111,21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85072A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08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85072A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STATISTICA E SISTEMI INFORMATIVI</w:t>
            </w:r>
          </w:p>
          <w:p w:rsidR="009D1DE7" w:rsidRPr="007E5184" w:rsidRDefault="0085072A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28.245,49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28.245,49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85072A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09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85072A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ASSISTENZA TECNICO-AMMINISTRATIVA AGLI ENTI LOCALI</w:t>
            </w:r>
          </w:p>
          <w:p w:rsidR="009D1DE7" w:rsidRPr="007E5184" w:rsidRDefault="0085072A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85072A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10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85072A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RISORSE UMANE</w:t>
            </w:r>
          </w:p>
          <w:p w:rsidR="009D1DE7" w:rsidRPr="007E5184" w:rsidRDefault="0085072A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122,00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855,49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977,49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85072A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85072A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ALTRI SERVIZI GENERALI</w:t>
            </w:r>
          </w:p>
          <w:p w:rsidR="009D1DE7" w:rsidRPr="007E5184" w:rsidRDefault="0085072A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5.549,54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3.749,90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4.759,93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8.025,16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22.084,53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85072A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85072A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1 - SERVIZI ISTITUZIONALI, GENERALI E DI GESTIONE</w:t>
            </w:r>
          </w:p>
          <w:p w:rsidR="000D6B35" w:rsidRPr="008F6CBB" w:rsidRDefault="0085072A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246.978,74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17.821,19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123.247,08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12.610,02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7.276,13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394,00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12.306,66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420.633,82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85072A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85072A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02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85072A" w:rsidP="00CA5899">
            <w:pPr>
              <w:rPr>
                <w:b/>
                <w:sz w:val="6"/>
                <w:szCs w:val="6"/>
              </w:rPr>
            </w:pPr>
          </w:p>
          <w:p w:rsidR="00EC36EC" w:rsidRDefault="0085072A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2 - GIUSTIZIA</w:t>
            </w:r>
          </w:p>
          <w:p w:rsidR="00EC36EC" w:rsidRPr="0095043B" w:rsidRDefault="0085072A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85072A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85072A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UFFICI GIUDIZIARI</w:t>
            </w:r>
          </w:p>
          <w:p w:rsidR="009D1DE7" w:rsidRPr="007E5184" w:rsidRDefault="0085072A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85072A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85072A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CASA CIRCONDARIALE E ALTRI SERVIZI</w:t>
            </w:r>
          </w:p>
          <w:p w:rsidR="009D1DE7" w:rsidRPr="007E5184" w:rsidRDefault="0085072A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85072A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85072A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2 - GIUSTIZIA</w:t>
            </w:r>
          </w:p>
          <w:p w:rsidR="000D6B35" w:rsidRPr="008F6CBB" w:rsidRDefault="0085072A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85072A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85072A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03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85072A" w:rsidP="00CA5899">
            <w:pPr>
              <w:rPr>
                <w:b/>
                <w:sz w:val="6"/>
                <w:szCs w:val="6"/>
              </w:rPr>
            </w:pPr>
          </w:p>
          <w:p w:rsidR="00EC36EC" w:rsidRDefault="0085072A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3 - ORDINE PUBBLICO E SICUREZZA</w:t>
            </w:r>
          </w:p>
          <w:p w:rsidR="00EC36EC" w:rsidRPr="0095043B" w:rsidRDefault="0085072A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85072A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85072A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POLIZIA LOCALE E AMMINISTRATIVA</w:t>
            </w:r>
          </w:p>
          <w:p w:rsidR="009D1DE7" w:rsidRPr="007E5184" w:rsidRDefault="0085072A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46.010,54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3.299,01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2.512,08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585,00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52.406,63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85072A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85072A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SISTEMA INTEGRATO DI SICUREZZA URBANA</w:t>
            </w:r>
          </w:p>
          <w:p w:rsidR="009D1DE7" w:rsidRPr="007E5184" w:rsidRDefault="0085072A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85072A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85072A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3 - ORDINE PUBBLICO E SICUREZZA</w:t>
            </w:r>
          </w:p>
          <w:p w:rsidR="000D6B35" w:rsidRPr="008F6CBB" w:rsidRDefault="0085072A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46.010,54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3.299,01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2.512,08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585,00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52.406,63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85072A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85072A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04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85072A" w:rsidP="00CA5899">
            <w:pPr>
              <w:rPr>
                <w:b/>
                <w:sz w:val="6"/>
                <w:szCs w:val="6"/>
              </w:rPr>
            </w:pPr>
          </w:p>
          <w:p w:rsidR="00EC36EC" w:rsidRDefault="0085072A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4 - ISTRUZIONE E DIRITTO ALLO STUDIO</w:t>
            </w:r>
          </w:p>
          <w:p w:rsidR="00EC36EC" w:rsidRPr="0095043B" w:rsidRDefault="0085072A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85072A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85072A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ISTRUZIONE PRESCOLASTICA</w:t>
            </w:r>
          </w:p>
          <w:p w:rsidR="009D1DE7" w:rsidRPr="007E5184" w:rsidRDefault="0085072A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7.753,51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32.544,30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2.422,08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42.719,89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85072A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85072A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ALTRI ORDINI DI ISTRUZIONE NON UNIVERSITARIA</w:t>
            </w:r>
          </w:p>
          <w:p w:rsidR="009D1DE7" w:rsidRPr="007E5184" w:rsidRDefault="0085072A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23.027,85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5.483,12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16.317,64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44.828,61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85072A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04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85072A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ISTRUZIONE UNIVERSITARIA</w:t>
            </w:r>
          </w:p>
          <w:p w:rsidR="009D1DE7" w:rsidRPr="007E5184" w:rsidRDefault="0085072A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85072A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05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85072A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ISTRUZIONE TECNICA SUPERIORE</w:t>
            </w:r>
          </w:p>
          <w:p w:rsidR="009D1DE7" w:rsidRPr="007E5184" w:rsidRDefault="0085072A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85072A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06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85072A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SERVIZI AUSILIARI ALL'ISTRUZIONE</w:t>
            </w:r>
          </w:p>
          <w:p w:rsidR="009D1DE7" w:rsidRPr="007E5184" w:rsidRDefault="0085072A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110.816,16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110.816,16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85072A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07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85072A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DIRITTO ALLO STUDIO</w:t>
            </w:r>
          </w:p>
          <w:p w:rsidR="009D1DE7" w:rsidRPr="007E5184" w:rsidRDefault="0085072A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85072A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85072A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4 - ISTRUZIONE E DIRITTO ALLO STUDIO</w:t>
            </w:r>
          </w:p>
          <w:p w:rsidR="000D6B35" w:rsidRPr="008F6CBB" w:rsidRDefault="0085072A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141.597,52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38.027,42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18.739,72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198.364,66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85072A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85072A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05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85072A" w:rsidP="00CA5899">
            <w:pPr>
              <w:rPr>
                <w:b/>
                <w:sz w:val="6"/>
                <w:szCs w:val="6"/>
              </w:rPr>
            </w:pPr>
          </w:p>
          <w:p w:rsidR="00EC36EC" w:rsidRDefault="0085072A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5 - TUTELA E VALORIZZAZIONE DEI BENI E DELLE ATTIVITA' CULTURALI</w:t>
            </w:r>
          </w:p>
          <w:p w:rsidR="00EC36EC" w:rsidRPr="0095043B" w:rsidRDefault="0085072A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85072A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85072A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VALORIZZAZIONE DEI BENI DI INTERESSE STORICO</w:t>
            </w:r>
          </w:p>
          <w:p w:rsidR="009D1DE7" w:rsidRPr="007E5184" w:rsidRDefault="0085072A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85072A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85072A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ATTIVITÀ CULTURALI E INTERVENTI DIVERSI NEL SETTORE CULTURALE</w:t>
            </w:r>
          </w:p>
          <w:p w:rsidR="009D1DE7" w:rsidRPr="007E5184" w:rsidRDefault="0085072A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10.968,12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1.238,40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12.206,52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85072A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85072A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5 - TUTELA E VALORIZZAZIONE DEI BENI E DELLE ATTIVITA' CULTURALI</w:t>
            </w:r>
          </w:p>
          <w:p w:rsidR="000D6B35" w:rsidRPr="008F6CBB" w:rsidRDefault="0085072A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10.968,12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1.238,40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12.206,52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85072A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85072A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06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85072A" w:rsidP="00CA5899">
            <w:pPr>
              <w:rPr>
                <w:b/>
                <w:sz w:val="6"/>
                <w:szCs w:val="6"/>
              </w:rPr>
            </w:pPr>
          </w:p>
          <w:p w:rsidR="00EC36EC" w:rsidRDefault="0085072A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6 - POLITICHE GIOVANILI, SPORT E TEMPO LIBERO</w:t>
            </w:r>
          </w:p>
          <w:p w:rsidR="00EC36EC" w:rsidRPr="0095043B" w:rsidRDefault="0085072A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85072A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85072A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SPORT E TEMPO LIBERO</w:t>
            </w:r>
          </w:p>
          <w:p w:rsidR="009D1DE7" w:rsidRPr="007E5184" w:rsidRDefault="0085072A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28.482,03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4.605,72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33.087,75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85072A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85072A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GIOVANI</w:t>
            </w:r>
          </w:p>
          <w:p w:rsidR="009D1DE7" w:rsidRPr="007E5184" w:rsidRDefault="0085072A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85072A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85072A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6 - POLITICHE GIOVANILI, SPORT E TEMPO LIBERO</w:t>
            </w:r>
          </w:p>
          <w:p w:rsidR="000D6B35" w:rsidRPr="008F6CBB" w:rsidRDefault="0085072A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28.482,03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4.605,72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33.087,75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85072A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85072A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07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85072A" w:rsidP="00CA5899">
            <w:pPr>
              <w:rPr>
                <w:b/>
                <w:sz w:val="6"/>
                <w:szCs w:val="6"/>
              </w:rPr>
            </w:pPr>
          </w:p>
          <w:p w:rsidR="00EC36EC" w:rsidRDefault="0085072A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7 - TURISMO</w:t>
            </w:r>
          </w:p>
          <w:p w:rsidR="00EC36EC" w:rsidRPr="0095043B" w:rsidRDefault="0085072A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85072A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85072A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SVILUPPO E VALORIZZAZIONE DEL TURISMO</w:t>
            </w:r>
          </w:p>
          <w:p w:rsidR="009D1DE7" w:rsidRPr="007E5184" w:rsidRDefault="0085072A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85072A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85072A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7 - TURISMO</w:t>
            </w:r>
          </w:p>
          <w:p w:rsidR="000D6B35" w:rsidRPr="008F6CBB" w:rsidRDefault="0085072A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85072A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85072A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08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85072A" w:rsidP="00CA5899">
            <w:pPr>
              <w:rPr>
                <w:b/>
                <w:sz w:val="6"/>
                <w:szCs w:val="6"/>
              </w:rPr>
            </w:pPr>
          </w:p>
          <w:p w:rsidR="00EC36EC" w:rsidRDefault="0085072A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8 - ASSETTO DEL TERRITORIO ED EDILIZIA ABITATIVA</w:t>
            </w:r>
          </w:p>
          <w:p w:rsidR="00EC36EC" w:rsidRPr="0095043B" w:rsidRDefault="0085072A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85072A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85072A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URBANISTICA E ASSETTO DEL TERRITORIO</w:t>
            </w:r>
          </w:p>
          <w:p w:rsidR="009D1DE7" w:rsidRPr="007E5184" w:rsidRDefault="0085072A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326,96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326,96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85072A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85072A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EDILIZIA RESIDENZIALE PUBBLICA E LOCALE E PIANI DI EDILIZIA ECONOMICO-POPOLARE</w:t>
            </w:r>
          </w:p>
          <w:p w:rsidR="009D1DE7" w:rsidRPr="007E5184" w:rsidRDefault="0085072A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85072A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85072A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8 - ASSETTO DEL TERRITORIO ED EDILIZIA ABITATIVA</w:t>
            </w:r>
          </w:p>
          <w:p w:rsidR="000D6B35" w:rsidRPr="008F6CBB" w:rsidRDefault="0085072A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326,96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326,96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85072A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85072A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09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85072A" w:rsidP="00CA5899">
            <w:pPr>
              <w:rPr>
                <w:b/>
                <w:sz w:val="6"/>
                <w:szCs w:val="6"/>
              </w:rPr>
            </w:pPr>
          </w:p>
          <w:p w:rsidR="00EC36EC" w:rsidRDefault="0085072A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9 - SVILUPPO SOSTENIBILE E TUTELA DEL TERRITORIO E DELL'AMBIENTE</w:t>
            </w:r>
          </w:p>
          <w:p w:rsidR="00EC36EC" w:rsidRPr="0095043B" w:rsidRDefault="0085072A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85072A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85072A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DIFESA DEL SUOLO</w:t>
            </w:r>
          </w:p>
          <w:p w:rsidR="009D1DE7" w:rsidRPr="007E5184" w:rsidRDefault="0085072A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170,00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170,00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85072A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85072A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TUTELA, VALORIZZAZIONE E RECUPERO AMBIENTALE</w:t>
            </w:r>
          </w:p>
          <w:p w:rsidR="009D1DE7" w:rsidRPr="007E5184" w:rsidRDefault="0085072A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13.750,56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13.750,56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85072A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03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85072A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RIFIUTI</w:t>
            </w:r>
          </w:p>
          <w:p w:rsidR="009D1DE7" w:rsidRPr="007E5184" w:rsidRDefault="0085072A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16,50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182.242,01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182.258,51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85072A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04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85072A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SERVIZIO IDRICO INTEGRATO</w:t>
            </w:r>
          </w:p>
          <w:p w:rsidR="009D1DE7" w:rsidRPr="007E5184" w:rsidRDefault="0085072A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8.463,42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13.100,44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21.563,86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85072A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05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85072A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AREE PROTETTE, PARCHI NATURALI, PROTEZIONE NATURALISTICA E FORESTAZIONE</w:t>
            </w:r>
          </w:p>
          <w:p w:rsidR="009D1DE7" w:rsidRPr="007E5184" w:rsidRDefault="0085072A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85072A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06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85072A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TUTELA E VALORIZZAZIONE DELLE RISORSE IDRICHE</w:t>
            </w:r>
          </w:p>
          <w:p w:rsidR="009D1DE7" w:rsidRPr="007E5184" w:rsidRDefault="0085072A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85072A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07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85072A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SVILUPPO SOSTENIBILE TERRITORIO MONTANO PICCOLI COMUNI</w:t>
            </w:r>
          </w:p>
          <w:p w:rsidR="009D1DE7" w:rsidRPr="007E5184" w:rsidRDefault="0085072A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85072A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08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85072A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QUALITÀ DELL'ARIA E RIDUZIONE DELL'INQUINAMENTO</w:t>
            </w:r>
          </w:p>
          <w:p w:rsidR="009D1DE7" w:rsidRPr="007E5184" w:rsidRDefault="0085072A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85072A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85072A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9 - SVILUPPO SOSTENIBILE E TUTELA DEL TERRITORIO E DELL'AMBIENTE</w:t>
            </w:r>
          </w:p>
          <w:p w:rsidR="000D6B35" w:rsidRPr="008F6CBB" w:rsidRDefault="0085072A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16,50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204.625,99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13.100,44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217.742,93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85072A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85072A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10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85072A" w:rsidP="00CA5899">
            <w:pPr>
              <w:rPr>
                <w:b/>
                <w:sz w:val="6"/>
                <w:szCs w:val="6"/>
              </w:rPr>
            </w:pPr>
          </w:p>
          <w:p w:rsidR="00EC36EC" w:rsidRDefault="0085072A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10 - TRASPORTI E DIRITTO ALLA MOBILITA'</w:t>
            </w:r>
          </w:p>
          <w:p w:rsidR="00EC36EC" w:rsidRPr="0095043B" w:rsidRDefault="0085072A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85072A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85072A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TRASPORTO FERROVIARIO</w:t>
            </w:r>
          </w:p>
          <w:p w:rsidR="009D1DE7" w:rsidRPr="007E5184" w:rsidRDefault="0085072A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85072A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85072A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TRASPORTO PUBBLICO LOCALE</w:t>
            </w:r>
          </w:p>
          <w:p w:rsidR="009D1DE7" w:rsidRPr="007E5184" w:rsidRDefault="0085072A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85072A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03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85072A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TRASPORTO PER VIE D'ACQUA</w:t>
            </w:r>
          </w:p>
          <w:p w:rsidR="009D1DE7" w:rsidRPr="007E5184" w:rsidRDefault="0085072A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85072A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04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85072A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ALTRE MODALITA' DI TRASPORTO</w:t>
            </w:r>
          </w:p>
          <w:p w:rsidR="009D1DE7" w:rsidRPr="007E5184" w:rsidRDefault="0085072A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85072A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05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85072A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VIABILITA' E INFRASTRUTTURE STRADALI</w:t>
            </w:r>
          </w:p>
          <w:p w:rsidR="009D1DE7" w:rsidRPr="007E5184" w:rsidRDefault="0085072A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53.662,64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3.637,12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79.039,85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520,00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25.054,40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1.614,00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163.528,01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85072A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85072A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10 - TRASPORTI E DIRITTO ALLA MOBILITA'</w:t>
            </w:r>
          </w:p>
          <w:p w:rsidR="000D6B35" w:rsidRPr="008F6CBB" w:rsidRDefault="0085072A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53.662,64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3.637,12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79.039,85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520,00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25.054,40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1.614,00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163.528,01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85072A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85072A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11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85072A" w:rsidP="00CA5899">
            <w:pPr>
              <w:rPr>
                <w:b/>
                <w:sz w:val="6"/>
                <w:szCs w:val="6"/>
              </w:rPr>
            </w:pPr>
          </w:p>
          <w:p w:rsidR="00EC36EC" w:rsidRDefault="0085072A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11 - SOCCORSO CIVILE</w:t>
            </w:r>
          </w:p>
          <w:p w:rsidR="00EC36EC" w:rsidRPr="0095043B" w:rsidRDefault="0085072A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85072A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85072A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SISTEMA DI PROTEZIONE CIVILE</w:t>
            </w:r>
          </w:p>
          <w:p w:rsidR="009D1DE7" w:rsidRPr="007E5184" w:rsidRDefault="0085072A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2.752,00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2.752,00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85072A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85072A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INTERVENTI A SEGUITO DI CALAMITÀ NATURALI</w:t>
            </w:r>
          </w:p>
          <w:p w:rsidR="009D1DE7" w:rsidRPr="007E5184" w:rsidRDefault="0085072A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85072A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85072A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11 - SOCCORSO CIVILE</w:t>
            </w:r>
          </w:p>
          <w:p w:rsidR="000D6B35" w:rsidRPr="008F6CBB" w:rsidRDefault="0085072A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2.752,00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2.752,00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85072A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85072A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12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85072A" w:rsidP="00CA5899">
            <w:pPr>
              <w:rPr>
                <w:b/>
                <w:sz w:val="6"/>
                <w:szCs w:val="6"/>
              </w:rPr>
            </w:pPr>
          </w:p>
          <w:p w:rsidR="00EC36EC" w:rsidRDefault="0085072A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12 - DIRITTI SOCIALI, POLITICHE SOCIALI E FAMIGLIA</w:t>
            </w:r>
          </w:p>
          <w:p w:rsidR="00EC36EC" w:rsidRPr="0095043B" w:rsidRDefault="0085072A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85072A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85072A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INTERVENTI PER L'INFANZIA E I MINORI E PER ASILI NIDO</w:t>
            </w:r>
          </w:p>
          <w:p w:rsidR="009D1DE7" w:rsidRPr="007E5184" w:rsidRDefault="0085072A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8.400,00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50.880,19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59.280,19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85072A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85072A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INTERVENTI PER LA DISABILITA'</w:t>
            </w:r>
          </w:p>
          <w:p w:rsidR="009D1DE7" w:rsidRPr="007E5184" w:rsidRDefault="0085072A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44.348,54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44.348,54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85072A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03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85072A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INTERVENTI PER GLI ANZIANI</w:t>
            </w:r>
          </w:p>
          <w:p w:rsidR="009D1DE7" w:rsidRPr="007E5184" w:rsidRDefault="0085072A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14.324,59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313,53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14.638,12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85072A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04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85072A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INTERVENTI PER I SOGGETTI A RISCHIO DI ESCLUSIONE SOCIALE</w:t>
            </w:r>
          </w:p>
          <w:p w:rsidR="009D1DE7" w:rsidRPr="007E5184" w:rsidRDefault="0085072A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2.710,42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2.710,42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85072A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05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85072A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INTERVENTI PER LE FAMIGLIE</w:t>
            </w:r>
          </w:p>
          <w:p w:rsidR="009D1DE7" w:rsidRPr="007E5184" w:rsidRDefault="0085072A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2.505,61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2.505,61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85072A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06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85072A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INTERVENTI PER IL DIRITTO ALLA CASA</w:t>
            </w:r>
          </w:p>
          <w:p w:rsidR="009D1DE7" w:rsidRPr="007E5184" w:rsidRDefault="0085072A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85072A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lastRenderedPageBreak/>
              <w:t>07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85072A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PROGRAMMAZIONE E GOVERNO DELLA RETE DEI SERVIZI SOCIOSANITARI E SOCIALI</w:t>
            </w:r>
          </w:p>
          <w:p w:rsidR="009D1DE7" w:rsidRPr="007E5184" w:rsidRDefault="0085072A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22.719,82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1.683,64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3.671,65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297,00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28.372,11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85072A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08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85072A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COOPERAZIONE E ASSOCIAZIONISMO</w:t>
            </w:r>
          </w:p>
          <w:p w:rsidR="009D1DE7" w:rsidRPr="007E5184" w:rsidRDefault="0085072A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85072A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09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85072A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SERVIZIO NECROSCOPICO E CIMITERIALE</w:t>
            </w:r>
          </w:p>
          <w:p w:rsidR="009D1DE7" w:rsidRPr="007E5184" w:rsidRDefault="0085072A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4.647,96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2.748,84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7.396,80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85072A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85072A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12 - DIRITTI SOCIALI, POLITICHE SOCIALI E FAMIGLIA</w:t>
            </w:r>
          </w:p>
          <w:p w:rsidR="000D6B35" w:rsidRPr="008F6CBB" w:rsidRDefault="0085072A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22.719,82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1.683,64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27.372,55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104.429,94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2.748,84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297,00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159.251,79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85072A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85072A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13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85072A" w:rsidP="00CA5899">
            <w:pPr>
              <w:rPr>
                <w:b/>
                <w:sz w:val="6"/>
                <w:szCs w:val="6"/>
              </w:rPr>
            </w:pPr>
          </w:p>
          <w:p w:rsidR="00EC36EC" w:rsidRDefault="0085072A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13 - TUTELA DELLA SALUTE</w:t>
            </w:r>
          </w:p>
          <w:p w:rsidR="00EC36EC" w:rsidRPr="0095043B" w:rsidRDefault="0085072A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85072A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85072A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SERVIZIO SANITARIO REGIONALE - FINANZIAMENTO ORDINARIO CORRENTE PER LA GARANZIA DEI LEA</w:t>
            </w:r>
          </w:p>
          <w:p w:rsidR="009D1DE7" w:rsidRPr="007E5184" w:rsidRDefault="0085072A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85072A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85072A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SERVIZIO SANITARIO REGIONALE - FINANZIAMENTO AGGIUNTIVO CORRENTE PER LIVELLI DI ASSISTENZA SUPERIORI AI LEA</w:t>
            </w:r>
          </w:p>
          <w:p w:rsidR="009D1DE7" w:rsidRPr="007E5184" w:rsidRDefault="0085072A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85072A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03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85072A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SERVIZIO SANITARIO REGIONALE - FINANZIAMENTO AGGIUNTIVO CORRENTE PER LA COPERTURA DELLO SQUILIBRIO DI BILANCIO CORRENTE</w:t>
            </w:r>
          </w:p>
          <w:p w:rsidR="009D1DE7" w:rsidRPr="007E5184" w:rsidRDefault="0085072A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85072A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06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85072A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SERVIZIO SANITARIO REGIONALE - RESTITUZIONE MAGGIORI GETTITI SSN</w:t>
            </w:r>
          </w:p>
          <w:p w:rsidR="009D1DE7" w:rsidRPr="007E5184" w:rsidRDefault="0085072A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85072A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07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85072A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ULTERIORI SPESE IN MATERIA SANITARIA</w:t>
            </w:r>
          </w:p>
          <w:p w:rsidR="009D1DE7" w:rsidRPr="007E5184" w:rsidRDefault="0085072A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85072A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85072A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13 - TUTELA DELLA SALUTE</w:t>
            </w:r>
          </w:p>
          <w:p w:rsidR="000D6B35" w:rsidRPr="008F6CBB" w:rsidRDefault="0085072A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85072A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85072A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14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85072A" w:rsidP="00CA5899">
            <w:pPr>
              <w:rPr>
                <w:b/>
                <w:sz w:val="6"/>
                <w:szCs w:val="6"/>
              </w:rPr>
            </w:pPr>
          </w:p>
          <w:p w:rsidR="00EC36EC" w:rsidRDefault="0085072A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14 - SVILUPPO ECONOMICO E COMPETITIVITÀ</w:t>
            </w:r>
          </w:p>
          <w:p w:rsidR="00EC36EC" w:rsidRPr="0095043B" w:rsidRDefault="0085072A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85072A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85072A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INDUSTRIA, E PMI E ARTIGIANATO</w:t>
            </w:r>
          </w:p>
          <w:p w:rsidR="009D1DE7" w:rsidRPr="007E5184" w:rsidRDefault="0085072A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85072A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85072A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COMMERCIO - RETI DISTRIBUTIVE - TUTELA DEI CONSUMATORI</w:t>
            </w:r>
          </w:p>
          <w:p w:rsidR="009D1DE7" w:rsidRPr="007E5184" w:rsidRDefault="0085072A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85072A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03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85072A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RICERCA E INNOVAZIONE</w:t>
            </w:r>
          </w:p>
          <w:p w:rsidR="009D1DE7" w:rsidRPr="007E5184" w:rsidRDefault="0085072A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85072A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04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85072A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RETI E ALTRI SERVIZI DI PUBBLICA UTILITA'</w:t>
            </w:r>
          </w:p>
          <w:p w:rsidR="009D1DE7" w:rsidRPr="007E5184" w:rsidRDefault="0085072A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41,32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41,32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85072A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85072A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14 - SVILUPPO ECONOMICO E COMPETITIVITÀ</w:t>
            </w:r>
          </w:p>
          <w:p w:rsidR="000D6B35" w:rsidRPr="008F6CBB" w:rsidRDefault="0085072A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41,32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41,32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85072A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85072A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15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85072A" w:rsidP="00CA5899">
            <w:pPr>
              <w:rPr>
                <w:b/>
                <w:sz w:val="6"/>
                <w:szCs w:val="6"/>
              </w:rPr>
            </w:pPr>
          </w:p>
          <w:p w:rsidR="00EC36EC" w:rsidRDefault="0085072A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15 - POLITICHE PER IL LAVORO E LA FORMAZIONE PROFESSIONALE</w:t>
            </w:r>
          </w:p>
          <w:p w:rsidR="00EC36EC" w:rsidRPr="0095043B" w:rsidRDefault="0085072A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85072A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85072A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SERVIZI PER LO SVILUPPO DEL MERCATO DEL LAVORO</w:t>
            </w:r>
          </w:p>
          <w:p w:rsidR="009D1DE7" w:rsidRPr="007E5184" w:rsidRDefault="0085072A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85072A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85072A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FORMAZIONE PROFESSIONALE</w:t>
            </w:r>
          </w:p>
          <w:p w:rsidR="009D1DE7" w:rsidRPr="007E5184" w:rsidRDefault="0085072A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85072A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03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85072A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SOSTEGNO ALL'OCCUPAZIONE</w:t>
            </w:r>
          </w:p>
          <w:p w:rsidR="009D1DE7" w:rsidRPr="007E5184" w:rsidRDefault="0085072A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85072A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85072A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15 - POLITICHE PER IL LAVORO E LA FORMAZIONE PROFESSIONALE</w:t>
            </w:r>
          </w:p>
          <w:p w:rsidR="000D6B35" w:rsidRPr="008F6CBB" w:rsidRDefault="0085072A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85072A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85072A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16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85072A" w:rsidP="00CA5899">
            <w:pPr>
              <w:rPr>
                <w:b/>
                <w:sz w:val="6"/>
                <w:szCs w:val="6"/>
              </w:rPr>
            </w:pPr>
          </w:p>
          <w:p w:rsidR="00EC36EC" w:rsidRDefault="0085072A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16 - AGRICOLTURA, POLITICHE AGROALIMENTARI E PESCA</w:t>
            </w:r>
          </w:p>
          <w:p w:rsidR="00EC36EC" w:rsidRPr="0095043B" w:rsidRDefault="0085072A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85072A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85072A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SVILUPPO DEL SETTORE AGRICOLO E DEL SISTEMA AGROALIMENTARE</w:t>
            </w:r>
          </w:p>
          <w:p w:rsidR="009D1DE7" w:rsidRPr="007E5184" w:rsidRDefault="0085072A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85072A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85072A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CACCIA E PESCA</w:t>
            </w:r>
          </w:p>
          <w:p w:rsidR="009D1DE7" w:rsidRPr="007E5184" w:rsidRDefault="0085072A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85072A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85072A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16 - AGRICOLTURA, POLITICHE AGROALIMENTARI E PESCA</w:t>
            </w:r>
          </w:p>
          <w:p w:rsidR="000D6B35" w:rsidRPr="008F6CBB" w:rsidRDefault="0085072A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85072A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85072A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17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85072A" w:rsidP="00CA5899">
            <w:pPr>
              <w:rPr>
                <w:b/>
                <w:sz w:val="6"/>
                <w:szCs w:val="6"/>
              </w:rPr>
            </w:pPr>
          </w:p>
          <w:p w:rsidR="00EC36EC" w:rsidRDefault="0085072A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17 - ENERGIA E DIVERSIFICAZIONE DELLE FONTI ENERGETICHE</w:t>
            </w:r>
          </w:p>
          <w:p w:rsidR="00EC36EC" w:rsidRPr="0095043B" w:rsidRDefault="0085072A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85072A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85072A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FONTI ENERGETICHE</w:t>
            </w:r>
          </w:p>
          <w:p w:rsidR="009D1DE7" w:rsidRPr="007E5184" w:rsidRDefault="0085072A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85072A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85072A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17 - ENERGIA E DIVERSIFICAZIONE DELLE FONTI ENERGETICHE</w:t>
            </w:r>
          </w:p>
          <w:p w:rsidR="000D6B35" w:rsidRPr="008F6CBB" w:rsidRDefault="0085072A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85072A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85072A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18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85072A" w:rsidP="00CA5899">
            <w:pPr>
              <w:rPr>
                <w:b/>
                <w:sz w:val="6"/>
                <w:szCs w:val="6"/>
              </w:rPr>
            </w:pPr>
          </w:p>
          <w:p w:rsidR="00EC36EC" w:rsidRDefault="0085072A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18 - RELAZIONI CON LE ALTRE AUTONOMIE TERRITORIALI E LOCALI</w:t>
            </w:r>
          </w:p>
          <w:p w:rsidR="00EC36EC" w:rsidRPr="0095043B" w:rsidRDefault="0085072A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85072A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85072A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RELAZIONI FINANZIARIE CON LE ALTRE AUTONOMIE TERRITORIALI</w:t>
            </w:r>
          </w:p>
          <w:p w:rsidR="009D1DE7" w:rsidRPr="007E5184" w:rsidRDefault="0085072A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85072A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85072A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18 - RELAZIONI CON LE ALTRE AUTONOMIE TERRITORIALI E LOCALI</w:t>
            </w:r>
          </w:p>
          <w:p w:rsidR="000D6B35" w:rsidRPr="008F6CBB" w:rsidRDefault="0085072A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85072A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85072A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19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85072A" w:rsidP="00CA5899">
            <w:pPr>
              <w:rPr>
                <w:b/>
                <w:sz w:val="6"/>
                <w:szCs w:val="6"/>
              </w:rPr>
            </w:pPr>
          </w:p>
          <w:p w:rsidR="00EC36EC" w:rsidRDefault="0085072A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19 - RELAZIONI INTERNAZIONALI</w:t>
            </w:r>
          </w:p>
          <w:p w:rsidR="00EC36EC" w:rsidRPr="0095043B" w:rsidRDefault="0085072A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85072A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85072A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RELAZIONI INTERNAZIONALI E COOPERAZIONE ALLO SVILUPPO</w:t>
            </w:r>
          </w:p>
          <w:p w:rsidR="009D1DE7" w:rsidRPr="007E5184" w:rsidRDefault="0085072A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85072A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85072A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19 - RELAZIONI INTERNAZIONALI</w:t>
            </w:r>
          </w:p>
          <w:p w:rsidR="000D6B35" w:rsidRPr="008F6CBB" w:rsidRDefault="0085072A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85072A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85072A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20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85072A" w:rsidP="00CA5899">
            <w:pPr>
              <w:rPr>
                <w:b/>
                <w:sz w:val="6"/>
                <w:szCs w:val="6"/>
              </w:rPr>
            </w:pPr>
          </w:p>
          <w:p w:rsidR="00EC36EC" w:rsidRDefault="0085072A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20 - FONDI E ACCANTONAMENTI</w:t>
            </w:r>
          </w:p>
          <w:p w:rsidR="00EC36EC" w:rsidRPr="0095043B" w:rsidRDefault="0085072A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85072A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85072A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FONDO DI RISERVA</w:t>
            </w:r>
          </w:p>
          <w:p w:rsidR="009D1DE7" w:rsidRPr="007E5184" w:rsidRDefault="0085072A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85072A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85072A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FONDO CREDITI DI DUBBIA ESIGIBILITA'</w:t>
            </w:r>
          </w:p>
          <w:p w:rsidR="009D1DE7" w:rsidRPr="007E5184" w:rsidRDefault="0085072A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85072A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03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85072A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ALTRI FONDI</w:t>
            </w:r>
          </w:p>
          <w:p w:rsidR="009D1DE7" w:rsidRPr="007E5184" w:rsidRDefault="0085072A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85072A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85072A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20 - FONDI E ACCANTONAMENTI</w:t>
            </w:r>
          </w:p>
          <w:p w:rsidR="000D6B35" w:rsidRPr="008F6CBB" w:rsidRDefault="0085072A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85072A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85072A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50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85072A" w:rsidP="00CA5899">
            <w:pPr>
              <w:rPr>
                <w:b/>
                <w:sz w:val="6"/>
                <w:szCs w:val="6"/>
              </w:rPr>
            </w:pPr>
          </w:p>
          <w:p w:rsidR="00EC36EC" w:rsidRDefault="0085072A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50 - DEBITO PUBBLICO</w:t>
            </w:r>
          </w:p>
          <w:p w:rsidR="00EC36EC" w:rsidRPr="0095043B" w:rsidRDefault="0085072A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85072A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85072A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QUOTA INTERESSI AMMORTAMENTO MUTUI E PRESTITI OBBLIGAZIONARI</w:t>
            </w:r>
          </w:p>
          <w:p w:rsidR="009D1DE7" w:rsidRPr="007E5184" w:rsidRDefault="0085072A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85072A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85072A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50 - DEBITO PUBBLICO</w:t>
            </w:r>
          </w:p>
          <w:p w:rsidR="000D6B35" w:rsidRPr="008F6CBB" w:rsidRDefault="0085072A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85072A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85072A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60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85072A" w:rsidP="00CA5899">
            <w:pPr>
              <w:rPr>
                <w:b/>
                <w:sz w:val="6"/>
                <w:szCs w:val="6"/>
              </w:rPr>
            </w:pPr>
          </w:p>
          <w:p w:rsidR="00EC36EC" w:rsidRDefault="0085072A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60 - ANTICIPAZIONI FINANZIARIE</w:t>
            </w:r>
          </w:p>
          <w:p w:rsidR="00EC36EC" w:rsidRPr="0095043B" w:rsidRDefault="0085072A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85072A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85072A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85072A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RESTITUZIONE ANTICIPAZIONI DI TESORERIA</w:t>
            </w:r>
          </w:p>
          <w:p w:rsidR="009D1DE7" w:rsidRPr="007E5184" w:rsidRDefault="0085072A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85072A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85072A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85072A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60 - ANTICIPAZIONI FINANZIARIE</w:t>
            </w:r>
          </w:p>
          <w:p w:rsidR="000D6B35" w:rsidRPr="008F6CBB" w:rsidRDefault="0085072A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85072A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85072A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macroaggregati</w:t>
            </w:r>
          </w:p>
          <w:p w:rsidR="000D6B35" w:rsidRPr="008F6CBB" w:rsidRDefault="0085072A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369.371,74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26.457,46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618.172,18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159.619,10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71.525,25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394,00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14.802,66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85072A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85072A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1.260.342,39</w:t>
            </w:r>
          </w:p>
        </w:tc>
      </w:tr>
    </w:tbl>
    <w:p w:rsidR="0085072A" w:rsidRDefault="0085072A"/>
    <w:sectPr w:rsidR="0085072A" w:rsidSect="009A0535">
      <w:headerReference w:type="default" r:id="rId6"/>
      <w:pgSz w:w="16838" w:h="11906" w:orient="landscape"/>
      <w:pgMar w:top="357" w:right="641" w:bottom="357" w:left="539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072A" w:rsidRDefault="0085072A">
      <w:r>
        <w:separator/>
      </w:r>
    </w:p>
  </w:endnote>
  <w:endnote w:type="continuationSeparator" w:id="0">
    <w:p w:rsidR="0085072A" w:rsidRDefault="008507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072A" w:rsidRDefault="0085072A">
      <w:r>
        <w:separator/>
      </w:r>
    </w:p>
  </w:footnote>
  <w:footnote w:type="continuationSeparator" w:id="0">
    <w:p w:rsidR="0085072A" w:rsidRDefault="008507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Grigliatabella"/>
      <w:tblW w:w="15941" w:type="dxa"/>
      <w:tblLayout w:type="fixed"/>
      <w:tblLook w:val="01E0" w:firstRow="1" w:lastRow="1" w:firstColumn="1" w:lastColumn="1" w:noHBand="0" w:noVBand="0"/>
    </w:tblPr>
    <w:tblGrid>
      <w:gridCol w:w="15941"/>
    </w:tblGrid>
    <w:tr w:rsidR="005B5DE2" w:rsidRPr="00190A69">
      <w:tc>
        <w:tcPr>
          <w:tcW w:w="15941" w:type="dxa"/>
          <w:tcBorders>
            <w:top w:val="nil"/>
            <w:left w:val="nil"/>
            <w:bottom w:val="nil"/>
            <w:right w:val="nil"/>
          </w:tcBorders>
        </w:tcPr>
        <w:p w:rsidR="005B5DE2" w:rsidRPr="00190A69" w:rsidRDefault="0085072A" w:rsidP="005B5DE2">
          <w:pPr>
            <w:jc w:val="center"/>
            <w:rPr>
              <w:rFonts w:ascii="Verdana" w:hAnsi="Verdana"/>
              <w:sz w:val="20"/>
              <w:szCs w:val="20"/>
            </w:rPr>
          </w:pPr>
          <w:r>
            <w:rPr>
              <w:rFonts w:ascii="Verdana" w:hAnsi="Verdana"/>
              <w:noProof/>
              <w:sz w:val="20"/>
              <w:szCs w:val="20"/>
            </w:rPr>
            <w:t>SPESE PER MISSIONI, PROGRAMMI E MACROAGGREGATI</w:t>
          </w:r>
        </w:p>
        <w:p w:rsidR="005B5DE2" w:rsidRPr="00190A69" w:rsidRDefault="0085072A" w:rsidP="005B5DE2">
          <w:pPr>
            <w:jc w:val="center"/>
            <w:rPr>
              <w:rFonts w:ascii="Verdana" w:hAnsi="Verdana"/>
              <w:sz w:val="20"/>
              <w:szCs w:val="20"/>
            </w:rPr>
          </w:pPr>
          <w:r w:rsidRPr="00190A69">
            <w:rPr>
              <w:rFonts w:ascii="Verdana" w:hAnsi="Verdana"/>
              <w:sz w:val="20"/>
              <w:szCs w:val="20"/>
            </w:rPr>
            <w:t xml:space="preserve">SPESE CORRENTI – </w:t>
          </w:r>
          <w:r>
            <w:rPr>
              <w:rFonts w:ascii="Verdana" w:hAnsi="Verdana"/>
              <w:noProof/>
              <w:sz w:val="20"/>
              <w:szCs w:val="20"/>
            </w:rPr>
            <w:t>MANDATI IN COMPETENZA</w:t>
          </w:r>
          <w:r w:rsidRPr="00190A69">
            <w:rPr>
              <w:rFonts w:ascii="Verdana" w:hAnsi="Verdana"/>
              <w:sz w:val="20"/>
              <w:szCs w:val="20"/>
            </w:rPr>
            <w:t xml:space="preserve"> </w:t>
          </w:r>
        </w:p>
        <w:p w:rsidR="005B5DE2" w:rsidRPr="00190A69" w:rsidRDefault="0085072A" w:rsidP="005B5DE2">
          <w:pPr>
            <w:jc w:val="center"/>
            <w:rPr>
              <w:rFonts w:ascii="Verdana" w:hAnsi="Verdana"/>
              <w:sz w:val="20"/>
              <w:szCs w:val="20"/>
            </w:rPr>
          </w:pPr>
          <w:r>
            <w:rPr>
              <w:rFonts w:ascii="Verdana" w:hAnsi="Verdana"/>
              <w:noProof/>
              <w:sz w:val="20"/>
              <w:szCs w:val="20"/>
            </w:rPr>
            <w:t>ESERCIZIO FINANZIARIO 2018</w:t>
          </w:r>
        </w:p>
      </w:tc>
    </w:tr>
    <w:tr w:rsidR="005B5DE2" w:rsidRPr="005B5DE2">
      <w:tc>
        <w:tcPr>
          <w:tcW w:w="15941" w:type="dxa"/>
          <w:tcBorders>
            <w:top w:val="nil"/>
            <w:left w:val="nil"/>
            <w:bottom w:val="nil"/>
            <w:right w:val="nil"/>
          </w:tcBorders>
        </w:tcPr>
        <w:p w:rsidR="005B5DE2" w:rsidRPr="005B5DE2" w:rsidRDefault="0085072A" w:rsidP="005B5DE2">
          <w:pPr>
            <w:jc w:val="right"/>
            <w:rPr>
              <w:rFonts w:ascii="Verdana" w:hAnsi="Verdana"/>
              <w:sz w:val="11"/>
              <w:szCs w:val="11"/>
            </w:rPr>
          </w:pPr>
          <w:r w:rsidRPr="005B5DE2">
            <w:rPr>
              <w:rFonts w:ascii="Verdana" w:hAnsi="Verdana"/>
              <w:sz w:val="11"/>
              <w:szCs w:val="11"/>
            </w:rPr>
            <w:t xml:space="preserve">Pag. </w:t>
          </w:r>
          <w:r>
            <w:rPr>
              <w:rFonts w:ascii="Verdana" w:hAnsi="Verdana"/>
              <w:sz w:val="11"/>
              <w:szCs w:val="11"/>
            </w:rPr>
            <w:fldChar w:fldCharType="begin"/>
          </w:r>
          <w:r>
            <w:rPr>
              <w:rFonts w:ascii="Verdana" w:hAnsi="Verdana"/>
              <w:sz w:val="11"/>
              <w:szCs w:val="11"/>
            </w:rPr>
            <w:instrText xml:space="preserve"> PAGE  \* Arabic  \* MERGEFORMAT </w:instrText>
          </w:r>
          <w:r>
            <w:rPr>
              <w:rFonts w:ascii="Verdana" w:hAnsi="Verdana"/>
              <w:sz w:val="11"/>
              <w:szCs w:val="11"/>
            </w:rPr>
            <w:fldChar w:fldCharType="separate"/>
          </w:r>
          <w:r w:rsidR="00D61D8E">
            <w:rPr>
              <w:rFonts w:ascii="Verdana" w:hAnsi="Verdana"/>
              <w:noProof/>
              <w:sz w:val="11"/>
              <w:szCs w:val="11"/>
            </w:rPr>
            <w:t>2</w:t>
          </w:r>
          <w:r>
            <w:rPr>
              <w:rFonts w:ascii="Verdana" w:hAnsi="Verdana"/>
              <w:sz w:val="11"/>
              <w:szCs w:val="11"/>
            </w:rPr>
            <w:fldChar w:fldCharType="end"/>
          </w:r>
        </w:p>
      </w:tc>
    </w:tr>
  </w:tbl>
  <w:p w:rsidR="00CA5899" w:rsidRDefault="0085072A" w:rsidP="004D78FD"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0DD6"/>
    <w:rsid w:val="00160DD6"/>
    <w:rsid w:val="00251A45"/>
    <w:rsid w:val="00437EA3"/>
    <w:rsid w:val="0085072A"/>
    <w:rsid w:val="008B6FD8"/>
    <w:rsid w:val="008F0183"/>
    <w:rsid w:val="009A0535"/>
    <w:rsid w:val="00A21ED5"/>
    <w:rsid w:val="00CF634C"/>
    <w:rsid w:val="00D61D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8FFB0C9-0484-4937-9ACF-AD1D78E02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sz w:val="24"/>
      <w:szCs w:val="24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rFonts w:ascii="Arial Narrow" w:hAnsi="Arial Narrow"/>
      <w:b/>
      <w:sz w:val="32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b/>
      <w:sz w:val="22"/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table" w:styleId="Grigliatabella">
    <w:name w:val="Table Grid"/>
    <w:basedOn w:val="Tabellanormale"/>
    <w:rsid w:val="00CA58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work32\StampeWE\StampeW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StampeW.dot</Template>
  <TotalTime>1</TotalTime>
  <Pages>4</Pages>
  <Words>1743</Words>
  <Characters>9937</Characters>
  <Application>Microsoft Office Word</Application>
  <DocSecurity>0</DocSecurity>
  <Lines>82</Lines>
  <Paragraphs>23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Akros Informatica s.r.l.</Company>
  <LinksUpToDate>false</LinksUpToDate>
  <CharactersWithSpaces>11657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HrGest</dc:creator>
  <cp:keywords/>
  <dc:description/>
  <cp:lastModifiedBy>Amministrativo</cp:lastModifiedBy>
  <cp:revision>2</cp:revision>
  <dcterms:created xsi:type="dcterms:W3CDTF">2019-04-17T08:08:00Z</dcterms:created>
  <dcterms:modified xsi:type="dcterms:W3CDTF">2019-04-17T08:08:00Z</dcterms:modified>
</cp:coreProperties>
</file>